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E52FA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SCHARLET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678234F5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093689D4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22FEF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0593DA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Ilote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905FC99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pp.234-5)</w:t>
      </w:r>
    </w:p>
    <w:p w14:paraId="15B82A5D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Robert(q.v.).    (ibid.)</w:t>
      </w:r>
    </w:p>
    <w:p w14:paraId="553DEEC7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E1C96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B8D99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1893D7AA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C54742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B9926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</w:t>
      </w:r>
      <w:proofErr w:type="spellStart"/>
      <w:r>
        <w:rPr>
          <w:rFonts w:ascii="Times New Roman" w:hAnsi="Times New Roman" w:cs="Times New Roman"/>
          <w:sz w:val="24"/>
          <w:szCs w:val="24"/>
        </w:rPr>
        <w:t>Ilote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Robert.   (ibid.)</w:t>
      </w:r>
    </w:p>
    <w:p w14:paraId="583F2F7A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D5216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12C5A6" w14:textId="77777777" w:rsidR="009F549E" w:rsidRDefault="009F549E" w:rsidP="009F54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2022</w:t>
      </w:r>
    </w:p>
    <w:p w14:paraId="4B32D2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26AC" w14:textId="77777777" w:rsidR="009F549E" w:rsidRDefault="009F549E" w:rsidP="009139A6">
      <w:r>
        <w:separator/>
      </w:r>
    </w:p>
  </w:endnote>
  <w:endnote w:type="continuationSeparator" w:id="0">
    <w:p w14:paraId="3E2E624D" w14:textId="77777777" w:rsidR="009F549E" w:rsidRDefault="009F54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120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C8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29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9DB37" w14:textId="77777777" w:rsidR="009F549E" w:rsidRDefault="009F549E" w:rsidP="009139A6">
      <w:r>
        <w:separator/>
      </w:r>
    </w:p>
  </w:footnote>
  <w:footnote w:type="continuationSeparator" w:id="0">
    <w:p w14:paraId="10CCA59A" w14:textId="77777777" w:rsidR="009F549E" w:rsidRDefault="009F54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DA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E0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2C3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49E"/>
    <w:rsid w:val="000666E0"/>
    <w:rsid w:val="002510B7"/>
    <w:rsid w:val="005C130B"/>
    <w:rsid w:val="00826F5C"/>
    <w:rsid w:val="009139A6"/>
    <w:rsid w:val="009448BB"/>
    <w:rsid w:val="009F549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DE280"/>
  <w15:chartTrackingRefBased/>
  <w15:docId w15:val="{4E67C07F-8089-4370-A208-BD85B261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2022-03-02T17:08:00Z</dcterms:created>
  <dcterms:modified xsi:type="dcterms:W3CDTF">2022-03-02T17:09:00Z</dcterms:modified>
</cp:coreProperties>
</file>